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70F45"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046897">
        <w:t>54159</w:t>
      </w:r>
      <w:r w:rsidR="00DF17B9">
        <w:t xml:space="preserve"> </w:t>
      </w:r>
      <w:bookmarkEnd w:id="0"/>
      <w:bookmarkEnd w:id="1"/>
    </w:p>
    <w:tbl>
      <w:tblPr>
        <w:tblW w:w="0" w:type="auto"/>
        <w:tblLook w:val="01E0" w:firstRow="1" w:lastRow="1" w:firstColumn="1" w:lastColumn="1" w:noHBand="0" w:noVBand="0"/>
        <w:tblCaption w:val="Case Caption"/>
      </w:tblPr>
      <w:tblGrid>
        <w:gridCol w:w="4590"/>
        <w:gridCol w:w="336"/>
        <w:gridCol w:w="4198"/>
      </w:tblGrid>
      <w:tr w:rsidR="00DA790F" w:rsidRPr="008647EB" w14:paraId="6B9E6011" w14:textId="77777777" w:rsidTr="00046897">
        <w:trPr>
          <w:trHeight w:val="576"/>
        </w:trPr>
        <w:tc>
          <w:tcPr>
            <w:tcW w:w="4590" w:type="dxa"/>
          </w:tcPr>
          <w:bookmarkStart w:id="2" w:name="DocumentStyle"/>
          <w:p w14:paraId="65F1A10E" w14:textId="77777777" w:rsidR="00E710D3" w:rsidRPr="00E710D3" w:rsidRDefault="00271181" w:rsidP="00912358">
            <w:pPr>
              <w:spacing w:after="0" w:line="240" w:lineRule="auto"/>
              <w:ind w:firstLine="0"/>
              <w:jc w:val="left"/>
              <w:rPr>
                <w:b/>
                <w:szCs w:val="20"/>
              </w:rPr>
            </w:pPr>
            <w:sdt>
              <w:sdtPr>
                <w:rPr>
                  <w:b/>
                  <w:caps/>
                  <w:szCs w:val="20"/>
                </w:rPr>
                <w:alias w:val="Case Style"/>
                <w:tag w:val="CS"/>
                <w:id w:val="-920102863"/>
                <w:placeholder>
                  <w:docPart w:val="82F511E5719F42A6A538FBD7F24E113B"/>
                </w:placeholder>
                <w15:appearance w15:val="hidden"/>
              </w:sdtPr>
              <w:sdtEndPr/>
              <w:sdtContent>
                <w:r w:rsidR="00046897">
                  <w:rPr>
                    <w:b/>
                    <w:caps/>
                    <w:szCs w:val="20"/>
                  </w:rPr>
                  <w:t>APPLICATION OF ROSEHILL UTILITIES, INC. AND UTILITIES INVESTMENT CO., INC. FOR SALE, TRANSFER OR MERGER OF FACILITIES AND CERTIFICATE RIGHTS IN WALLER COUNTY</w:t>
                </w:r>
              </w:sdtContent>
            </w:sdt>
            <w:bookmarkEnd w:id="2"/>
            <w:r w:rsidR="00912358">
              <w:rPr>
                <w:b/>
                <w:caps/>
                <w:szCs w:val="20"/>
              </w:rPr>
              <w:t xml:space="preserve"> </w:t>
            </w:r>
          </w:p>
        </w:tc>
        <w:tc>
          <w:tcPr>
            <w:tcW w:w="336" w:type="dxa"/>
            <w:noWrap/>
          </w:tcPr>
          <w:p w14:paraId="01BC91DF" w14:textId="77777777" w:rsidR="00046897" w:rsidRDefault="00046897" w:rsidP="008647EB">
            <w:pPr>
              <w:spacing w:after="0" w:line="240" w:lineRule="auto"/>
              <w:ind w:firstLine="0"/>
              <w:rPr>
                <w:b/>
                <w:szCs w:val="20"/>
              </w:rPr>
            </w:pPr>
            <w:r>
              <w:rPr>
                <w:b/>
                <w:szCs w:val="20"/>
              </w:rPr>
              <w:t>§</w:t>
            </w:r>
          </w:p>
          <w:p w14:paraId="3A34CE30" w14:textId="77777777" w:rsidR="00046897" w:rsidRDefault="00046897" w:rsidP="008647EB">
            <w:pPr>
              <w:spacing w:after="0" w:line="240" w:lineRule="auto"/>
              <w:ind w:firstLine="0"/>
              <w:rPr>
                <w:b/>
                <w:szCs w:val="20"/>
              </w:rPr>
            </w:pPr>
            <w:r>
              <w:rPr>
                <w:b/>
                <w:szCs w:val="20"/>
              </w:rPr>
              <w:t>§</w:t>
            </w:r>
          </w:p>
          <w:p w14:paraId="16D6C76E" w14:textId="77777777" w:rsidR="00046897" w:rsidRDefault="00046897" w:rsidP="008647EB">
            <w:pPr>
              <w:spacing w:after="0" w:line="240" w:lineRule="auto"/>
              <w:ind w:firstLine="0"/>
              <w:rPr>
                <w:b/>
                <w:szCs w:val="20"/>
              </w:rPr>
            </w:pPr>
            <w:r>
              <w:rPr>
                <w:b/>
                <w:szCs w:val="20"/>
              </w:rPr>
              <w:t>§</w:t>
            </w:r>
          </w:p>
          <w:p w14:paraId="48AD9616" w14:textId="77777777" w:rsidR="00046897" w:rsidRDefault="00046897" w:rsidP="008647EB">
            <w:pPr>
              <w:spacing w:after="0" w:line="240" w:lineRule="auto"/>
              <w:ind w:firstLine="0"/>
              <w:rPr>
                <w:b/>
                <w:szCs w:val="20"/>
              </w:rPr>
            </w:pPr>
            <w:r>
              <w:rPr>
                <w:b/>
                <w:szCs w:val="20"/>
              </w:rPr>
              <w:t>§</w:t>
            </w:r>
          </w:p>
          <w:p w14:paraId="46639CA3" w14:textId="77777777" w:rsidR="00046897" w:rsidRDefault="00046897" w:rsidP="008647EB">
            <w:pPr>
              <w:spacing w:after="0" w:line="240" w:lineRule="auto"/>
              <w:ind w:firstLine="0"/>
              <w:rPr>
                <w:b/>
                <w:szCs w:val="20"/>
              </w:rPr>
            </w:pPr>
            <w:r>
              <w:rPr>
                <w:b/>
                <w:szCs w:val="20"/>
              </w:rPr>
              <w:t>§</w:t>
            </w:r>
          </w:p>
          <w:p w14:paraId="767D0077" w14:textId="77777777" w:rsidR="00DA790F" w:rsidRPr="008647EB" w:rsidRDefault="00046897" w:rsidP="008647EB">
            <w:pPr>
              <w:spacing w:after="0" w:line="240" w:lineRule="auto"/>
              <w:ind w:firstLine="0"/>
              <w:rPr>
                <w:b/>
                <w:szCs w:val="20"/>
              </w:rPr>
            </w:pPr>
            <w:r>
              <w:rPr>
                <w:b/>
                <w:szCs w:val="20"/>
              </w:rPr>
              <w:t>§</w:t>
            </w:r>
          </w:p>
        </w:tc>
        <w:tc>
          <w:tcPr>
            <w:tcW w:w="4198" w:type="dxa"/>
          </w:tcPr>
          <w:p w14:paraId="3487BA9C"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560EC35E"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0F69DF0B"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35D8596C" w14:textId="77777777" w:rsidR="00DA790F" w:rsidRPr="008647EB" w:rsidRDefault="00DA790F" w:rsidP="008647EB">
      <w:pPr>
        <w:spacing w:after="0" w:line="240" w:lineRule="auto"/>
        <w:ind w:firstLine="0"/>
        <w:jc w:val="center"/>
        <w:rPr>
          <w:b/>
          <w:caps/>
        </w:rPr>
      </w:pPr>
    </w:p>
    <w:p w14:paraId="47EB57C7" w14:textId="3A2942C3" w:rsidR="00DA790F" w:rsidRPr="00EA1153" w:rsidRDefault="00FA1520" w:rsidP="008C04AB">
      <w:pPr>
        <w:pStyle w:val="CaseCaption"/>
        <w:rPr>
          <w:u w:val="single"/>
        </w:rPr>
      </w:pPr>
      <w:r>
        <w:t>COMMISSION STAFF’S recommendation ON the transaction</w:t>
      </w:r>
    </w:p>
    <w:p w14:paraId="2A935B70" w14:textId="11372349" w:rsidR="009F21DC" w:rsidRDefault="009F21DC" w:rsidP="009F21DC">
      <w:pPr>
        <w:pStyle w:val="Paragraph"/>
        <w:rPr>
          <w:iCs/>
        </w:rPr>
      </w:pPr>
      <w:r w:rsidRPr="00EB1E68">
        <w:rPr>
          <w:iCs/>
        </w:rPr>
        <w:t xml:space="preserve">On </w:t>
      </w:r>
      <w:r w:rsidR="00046897" w:rsidRPr="00EB1E68">
        <w:rPr>
          <w:iCs/>
        </w:rPr>
        <w:t>September 28, 2022</w:t>
      </w:r>
      <w:r w:rsidRPr="00EB1E68">
        <w:rPr>
          <w:iCs/>
        </w:rPr>
        <w:t xml:space="preserve">, </w:t>
      </w:r>
      <w:r w:rsidR="00046897" w:rsidRPr="00EB1E68">
        <w:rPr>
          <w:iCs/>
        </w:rPr>
        <w:t xml:space="preserve">Rosehill </w:t>
      </w:r>
      <w:r w:rsidRPr="00EB1E68">
        <w:rPr>
          <w:iCs/>
        </w:rPr>
        <w:t>Utilit</w:t>
      </w:r>
      <w:r w:rsidR="00046897" w:rsidRPr="00EB1E68">
        <w:rPr>
          <w:iCs/>
        </w:rPr>
        <w:t>ies, Inc.</w:t>
      </w:r>
      <w:r w:rsidRPr="00046897">
        <w:rPr>
          <w:iCs/>
        </w:rPr>
        <w:t xml:space="preserve"> (</w:t>
      </w:r>
      <w:r w:rsidR="00046897" w:rsidRPr="00046897">
        <w:rPr>
          <w:iCs/>
        </w:rPr>
        <w:t>Rosehill Utilities</w:t>
      </w:r>
      <w:r w:rsidRPr="00046897">
        <w:rPr>
          <w:iCs/>
        </w:rPr>
        <w:t xml:space="preserve">) and </w:t>
      </w:r>
      <w:r w:rsidR="00046897" w:rsidRPr="00046897">
        <w:rPr>
          <w:iCs/>
        </w:rPr>
        <w:t>Utilities</w:t>
      </w:r>
      <w:r w:rsidRPr="00046897">
        <w:rPr>
          <w:iCs/>
        </w:rPr>
        <w:t xml:space="preserve"> </w:t>
      </w:r>
      <w:r w:rsidR="00046897" w:rsidRPr="00046897">
        <w:rPr>
          <w:iCs/>
        </w:rPr>
        <w:t>Investment Co.</w:t>
      </w:r>
      <w:r w:rsidRPr="00046897">
        <w:rPr>
          <w:iCs/>
        </w:rPr>
        <w:t xml:space="preserve"> (</w:t>
      </w:r>
      <w:r w:rsidR="00046897" w:rsidRPr="00046897">
        <w:rPr>
          <w:iCs/>
        </w:rPr>
        <w:t>Utilities Investment</w:t>
      </w:r>
      <w:r w:rsidRPr="00046897">
        <w:rPr>
          <w:iCs/>
        </w:rPr>
        <w:t xml:space="preserve">) (collectively, Applicants) filed an application for approval of the sale, transfer, or merger of facilities and certificate rights in </w:t>
      </w:r>
      <w:r w:rsidR="00046897" w:rsidRPr="00046897">
        <w:rPr>
          <w:iCs/>
        </w:rPr>
        <w:t>Waller</w:t>
      </w:r>
      <w:r w:rsidRPr="00046897">
        <w:rPr>
          <w:iCs/>
        </w:rPr>
        <w:t xml:space="preserve"> County. Specifically, </w:t>
      </w:r>
      <w:r w:rsidR="00046897" w:rsidRPr="00046897">
        <w:rPr>
          <w:iCs/>
        </w:rPr>
        <w:t>Utilities Investment</w:t>
      </w:r>
      <w:r w:rsidRPr="00046897">
        <w:rPr>
          <w:iCs/>
        </w:rPr>
        <w:t xml:space="preserve"> seeks</w:t>
      </w:r>
      <w:r w:rsidRPr="004578E9">
        <w:rPr>
          <w:iCs/>
        </w:rPr>
        <w:t xml:space="preserve"> approval to acquire facilities and to transfer service area held under </w:t>
      </w:r>
      <w:r w:rsidR="00046897">
        <w:rPr>
          <w:iCs/>
        </w:rPr>
        <w:t xml:space="preserve">water </w:t>
      </w:r>
      <w:r w:rsidRPr="004578E9">
        <w:rPr>
          <w:iCs/>
        </w:rPr>
        <w:t xml:space="preserve">Certificate of Convenience and Necessity (CCN) No. </w:t>
      </w:r>
      <w:r w:rsidR="00046897" w:rsidRPr="000428F4">
        <w:t>12671 and sewer CCN No. 20765</w:t>
      </w:r>
      <w:r w:rsidR="00046897">
        <w:t xml:space="preserve"> to Rosehill Utilities</w:t>
      </w:r>
      <w:r w:rsidRPr="004578E9">
        <w:rPr>
          <w:iCs/>
        </w:rPr>
        <w:t xml:space="preserve">. </w:t>
      </w:r>
      <w:r w:rsidRPr="00046897">
        <w:rPr>
          <w:iCs/>
        </w:rPr>
        <w:t>The Applicants filed supplemental information on</w:t>
      </w:r>
      <w:r w:rsidRPr="004578E9">
        <w:rPr>
          <w:iCs/>
        </w:rPr>
        <w:t xml:space="preserve"> </w:t>
      </w:r>
      <w:r w:rsidR="00046897">
        <w:rPr>
          <w:iCs/>
        </w:rPr>
        <w:t xml:space="preserve">October 3, </w:t>
      </w:r>
      <w:r w:rsidR="00C15DB6">
        <w:rPr>
          <w:iCs/>
        </w:rPr>
        <w:t xml:space="preserve">2022, </w:t>
      </w:r>
      <w:r w:rsidR="00246871">
        <w:rPr>
          <w:iCs/>
        </w:rPr>
        <w:t xml:space="preserve">October </w:t>
      </w:r>
      <w:r w:rsidR="00046897">
        <w:rPr>
          <w:iCs/>
        </w:rPr>
        <w:t>4</w:t>
      </w:r>
      <w:r w:rsidR="00246871">
        <w:rPr>
          <w:iCs/>
        </w:rPr>
        <w:t>,</w:t>
      </w:r>
      <w:r w:rsidR="00C15DB6">
        <w:rPr>
          <w:iCs/>
        </w:rPr>
        <w:t xml:space="preserve"> 2022,</w:t>
      </w:r>
      <w:r w:rsidR="00246871">
        <w:rPr>
          <w:iCs/>
        </w:rPr>
        <w:t xml:space="preserve"> October </w:t>
      </w:r>
      <w:r w:rsidR="00046897">
        <w:rPr>
          <w:iCs/>
        </w:rPr>
        <w:t>19, 2022</w:t>
      </w:r>
      <w:r w:rsidR="006B31E4">
        <w:rPr>
          <w:iCs/>
        </w:rPr>
        <w:t>, and February 10, 2023</w:t>
      </w:r>
      <w:r w:rsidR="00C15DB6">
        <w:rPr>
          <w:iCs/>
        </w:rPr>
        <w:t>.</w:t>
      </w:r>
    </w:p>
    <w:p w14:paraId="7227B1F9" w14:textId="7F9C83D8" w:rsidR="00F54DF7" w:rsidRPr="004B6D44" w:rsidRDefault="00F54DF7" w:rsidP="00F54DF7">
      <w:pPr>
        <w:pStyle w:val="Paragraph"/>
        <w:rPr>
          <w:iCs/>
        </w:rPr>
      </w:pPr>
      <w:r>
        <w:rPr>
          <w:iCs/>
        </w:rPr>
        <w:t>On</w:t>
      </w:r>
      <w:r w:rsidR="00DC7CE9">
        <w:rPr>
          <w:iCs/>
        </w:rPr>
        <w:t xml:space="preserve"> </w:t>
      </w:r>
      <w:r w:rsidR="00EB1E68">
        <w:rPr>
          <w:iCs/>
        </w:rPr>
        <w:t>January 30, 2023</w:t>
      </w:r>
      <w:r w:rsidR="007E3A22">
        <w:rPr>
          <w:iCs/>
        </w:rPr>
        <w:t xml:space="preserve">, </w:t>
      </w:r>
      <w:r>
        <w:rPr>
          <w:iCs/>
        </w:rPr>
        <w:t xml:space="preserve">the administrative law judge (ALJ) filed Order No. </w:t>
      </w:r>
      <w:r w:rsidR="00EB1E68">
        <w:rPr>
          <w:iCs/>
        </w:rPr>
        <w:t>5</w:t>
      </w:r>
      <w:r>
        <w:rPr>
          <w:iCs/>
        </w:rPr>
        <w:t>,</w:t>
      </w:r>
      <w:r w:rsidRPr="00D94E7F">
        <w:t xml:space="preserve"> </w:t>
      </w:r>
      <w:r>
        <w:t>directing the Staff (Staff) of the Public Utility Commission of Texas (Commission) to</w:t>
      </w:r>
      <w:r w:rsidR="00DC7CE9">
        <w:t xml:space="preserve"> file </w:t>
      </w:r>
      <w:r w:rsidR="00EB1E68">
        <w:t xml:space="preserve">a </w:t>
      </w:r>
      <w:r w:rsidR="00E57B71">
        <w:t>file a recommendation on the approval of the sale</w:t>
      </w:r>
      <w:r w:rsidR="00E57B71">
        <w:t xml:space="preserve"> </w:t>
      </w:r>
      <w:r w:rsidR="005F78F1">
        <w:t xml:space="preserve">along with a proposed procedural schedule for further processing of the </w:t>
      </w:r>
      <w:r w:rsidR="00023AAA">
        <w:t>application.</w:t>
      </w:r>
      <w:r>
        <w:t xml:space="preserve"> Therefore, this pleading is timely filed.</w:t>
      </w:r>
    </w:p>
    <w:p w14:paraId="77E398F0" w14:textId="1F417DD5" w:rsidR="009F21DC" w:rsidRPr="00265A90" w:rsidRDefault="00265A90" w:rsidP="00520F3D">
      <w:pPr>
        <w:pStyle w:val="Heading1"/>
        <w:tabs>
          <w:tab w:val="clear" w:pos="1440"/>
          <w:tab w:val="left" w:pos="720"/>
        </w:tabs>
        <w:spacing w:before="240" w:after="120"/>
        <w:ind w:left="0" w:right="0"/>
        <w:rPr>
          <w:bCs/>
        </w:rPr>
      </w:pPr>
      <w:r w:rsidRPr="00265A90">
        <w:rPr>
          <w:bCs/>
        </w:rPr>
        <w:t>RECOMMENDATION TO ALLOW THE TRANSACTION TO PROCEED</w:t>
      </w:r>
    </w:p>
    <w:p w14:paraId="55AA024A" w14:textId="7626BF66" w:rsidR="00120282" w:rsidRDefault="00DC7CE9" w:rsidP="00120282">
      <w:pPr>
        <w:keepNext/>
        <w:ind w:left="720" w:firstLine="0"/>
        <w:contextualSpacing/>
      </w:pPr>
      <w:r>
        <w:t xml:space="preserve">Staff </w:t>
      </w:r>
      <w:r w:rsidR="00913DE9">
        <w:t xml:space="preserve">has reviewed the application and, as detailed in the attached memoranda of </w:t>
      </w:r>
      <w:r w:rsidR="00120282">
        <w:t xml:space="preserve">James </w:t>
      </w:r>
    </w:p>
    <w:p w14:paraId="2670A666" w14:textId="41805F30" w:rsidR="00913DE9" w:rsidRPr="001028E2" w:rsidRDefault="00120282" w:rsidP="00120282">
      <w:pPr>
        <w:keepNext/>
        <w:ind w:firstLine="0"/>
        <w:contextualSpacing/>
      </w:pPr>
      <w:r>
        <w:t xml:space="preserve">Harville </w:t>
      </w:r>
      <w:r w:rsidR="00913DE9">
        <w:t xml:space="preserve">Garcia of the Commission’s Infrastructure Division and Fred Bednarski of the Commission’s Rate Regulation Division, recommends that the proposed transaction satisfies the relevant statutory and regulatory criteria, including those factors identified in Texas Water Code Chapter 13 and 16 Texas Administrative Code Chapter 24. Additionally, based upon its review, Staff recommends that </w:t>
      </w:r>
      <w:r w:rsidR="004C4FA0" w:rsidRPr="00046897">
        <w:rPr>
          <w:iCs/>
        </w:rPr>
        <w:t>Utilities Investment</w:t>
      </w:r>
      <w:r w:rsidR="004C4FA0">
        <w:t xml:space="preserve"> </w:t>
      </w:r>
      <w:r w:rsidR="00913DE9">
        <w:t xml:space="preserve">has demonstrated that it possesses the financial, technical, and managerial capability to provide continuous and adequate service to the area subject to the proposed transaction. Therefore, Staff recommends the entry of an order permitting the proposed transaction to proceed. </w:t>
      </w:r>
    </w:p>
    <w:p w14:paraId="52340DE6" w14:textId="4AAC5B2A" w:rsidR="00DC7CE9" w:rsidRDefault="00DC7CE9" w:rsidP="00DC7CE9"/>
    <w:p w14:paraId="320616C2" w14:textId="77777777" w:rsidR="00DC7CE9" w:rsidRPr="001028E2" w:rsidRDefault="00DC7CE9" w:rsidP="00DC7CE9"/>
    <w:p w14:paraId="6B34AC86" w14:textId="651A7A66" w:rsidR="00D30B75" w:rsidRDefault="00D30B75" w:rsidP="00096813">
      <w:pPr>
        <w:pStyle w:val="Heading1"/>
        <w:tabs>
          <w:tab w:val="clear" w:pos="1440"/>
          <w:tab w:val="num" w:pos="720"/>
        </w:tabs>
        <w:spacing w:after="120"/>
        <w:ind w:left="0" w:right="0"/>
      </w:pPr>
      <w:r>
        <w:lastRenderedPageBreak/>
        <w:t>PROPOSED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D30B75" w14:paraId="63CFC015" w14:textId="77777777" w:rsidTr="00D30B75">
        <w:trPr>
          <w:trHeight w:val="121"/>
        </w:trPr>
        <w:tc>
          <w:tcPr>
            <w:tcW w:w="5524" w:type="dxa"/>
            <w:tcBorders>
              <w:top w:val="single" w:sz="4" w:space="0" w:color="auto"/>
              <w:left w:val="single" w:sz="4" w:space="0" w:color="auto"/>
              <w:bottom w:val="single" w:sz="4" w:space="0" w:color="auto"/>
              <w:right w:val="single" w:sz="4" w:space="0" w:color="auto"/>
            </w:tcBorders>
            <w:vAlign w:val="center"/>
            <w:hideMark/>
          </w:tcPr>
          <w:p w14:paraId="545F7F71" w14:textId="55D53757" w:rsidR="00D30B75" w:rsidRDefault="00E56505" w:rsidP="00EA6069">
            <w:pPr>
              <w:autoSpaceDE w:val="0"/>
              <w:autoSpaceDN w:val="0"/>
              <w:adjustRightInd w:val="0"/>
              <w:spacing w:line="240" w:lineRule="auto"/>
              <w:ind w:firstLine="0"/>
              <w:jc w:val="left"/>
              <w:rPr>
                <w:szCs w:val="20"/>
              </w:rPr>
            </w:pPr>
            <w:r>
              <w:rPr>
                <w:rFonts w:eastAsia="Calibri"/>
              </w:rPr>
              <w:t xml:space="preserve">Deadline for Parties to file a response to </w:t>
            </w:r>
            <w:r w:rsidR="00F928FA">
              <w:rPr>
                <w:rFonts w:eastAsia="Calibri"/>
              </w:rPr>
              <w:t>Commission Staff’s Recommendation on approval of the sale</w:t>
            </w:r>
          </w:p>
        </w:tc>
        <w:tc>
          <w:tcPr>
            <w:tcW w:w="3826" w:type="dxa"/>
            <w:tcBorders>
              <w:top w:val="single" w:sz="4" w:space="0" w:color="auto"/>
              <w:left w:val="single" w:sz="4" w:space="0" w:color="auto"/>
              <w:bottom w:val="single" w:sz="4" w:space="0" w:color="auto"/>
              <w:right w:val="single" w:sz="4" w:space="0" w:color="auto"/>
            </w:tcBorders>
            <w:vAlign w:val="center"/>
            <w:hideMark/>
          </w:tcPr>
          <w:p w14:paraId="6EA8FBC6" w14:textId="1A009ADC" w:rsidR="00D30B75" w:rsidRDefault="00F928FA" w:rsidP="00EA6069">
            <w:pPr>
              <w:keepNext/>
            </w:pPr>
            <w:r>
              <w:t>February 21, 2023</w:t>
            </w:r>
          </w:p>
        </w:tc>
      </w:tr>
      <w:tr w:rsidR="00D30B75" w14:paraId="1764CDDA" w14:textId="77777777" w:rsidTr="00D30B75">
        <w:trPr>
          <w:trHeight w:val="611"/>
        </w:trPr>
        <w:tc>
          <w:tcPr>
            <w:tcW w:w="5524" w:type="dxa"/>
            <w:tcBorders>
              <w:top w:val="single" w:sz="4" w:space="0" w:color="auto"/>
              <w:left w:val="single" w:sz="4" w:space="0" w:color="auto"/>
              <w:bottom w:val="single" w:sz="4" w:space="0" w:color="auto"/>
              <w:right w:val="single" w:sz="4" w:space="0" w:color="auto"/>
            </w:tcBorders>
            <w:vAlign w:val="center"/>
            <w:hideMark/>
          </w:tcPr>
          <w:p w14:paraId="3408C7DC" w14:textId="011FE72A" w:rsidR="00D30B75" w:rsidRDefault="00D30B75" w:rsidP="00EA6069">
            <w:pPr>
              <w:autoSpaceDE w:val="0"/>
              <w:autoSpaceDN w:val="0"/>
              <w:adjustRightInd w:val="0"/>
              <w:spacing w:line="240" w:lineRule="auto"/>
              <w:ind w:firstLine="0"/>
              <w:rPr>
                <w:rFonts w:eastAsia="Calibri"/>
              </w:rPr>
            </w:pPr>
            <w:r>
              <w:rPr>
                <w:rFonts w:eastAsia="Calibri"/>
              </w:rPr>
              <w:t xml:space="preserve">Deadline for </w:t>
            </w:r>
            <w:r w:rsidR="00F928FA">
              <w:rPr>
                <w:rFonts w:eastAsia="Calibri"/>
              </w:rPr>
              <w:t xml:space="preserve">Parties to file a joint motion to admit evidence </w:t>
            </w:r>
            <w:r w:rsidR="005F1728">
              <w:rPr>
                <w:rFonts w:eastAsia="Calibri"/>
              </w:rPr>
              <w:t>and proposed order approving sale and allowing transaction to proceed</w:t>
            </w:r>
          </w:p>
        </w:tc>
        <w:tc>
          <w:tcPr>
            <w:tcW w:w="3826" w:type="dxa"/>
            <w:tcBorders>
              <w:top w:val="single" w:sz="4" w:space="0" w:color="auto"/>
              <w:left w:val="single" w:sz="4" w:space="0" w:color="auto"/>
              <w:bottom w:val="single" w:sz="4" w:space="0" w:color="auto"/>
              <w:right w:val="single" w:sz="4" w:space="0" w:color="auto"/>
            </w:tcBorders>
            <w:vAlign w:val="center"/>
            <w:hideMark/>
          </w:tcPr>
          <w:p w14:paraId="4FE821C8" w14:textId="10AF2903" w:rsidR="00D30B75" w:rsidRDefault="008757CD" w:rsidP="008757CD">
            <w:pPr>
              <w:keepNext/>
            </w:pPr>
            <w:r>
              <w:t>February 27, 2023</w:t>
            </w:r>
          </w:p>
        </w:tc>
      </w:tr>
      <w:tr w:rsidR="00D30B75" w14:paraId="3E5E9C9F" w14:textId="77777777" w:rsidTr="00D30B75">
        <w:trPr>
          <w:trHeight w:val="611"/>
        </w:trPr>
        <w:tc>
          <w:tcPr>
            <w:tcW w:w="5524" w:type="dxa"/>
            <w:tcBorders>
              <w:top w:val="single" w:sz="4" w:space="0" w:color="auto"/>
              <w:left w:val="single" w:sz="4" w:space="0" w:color="auto"/>
              <w:bottom w:val="single" w:sz="4" w:space="0" w:color="auto"/>
              <w:right w:val="single" w:sz="4" w:space="0" w:color="auto"/>
            </w:tcBorders>
            <w:vAlign w:val="center"/>
            <w:hideMark/>
          </w:tcPr>
          <w:p w14:paraId="1139CFA8" w14:textId="21565F93" w:rsidR="00D30B75" w:rsidRDefault="00420180" w:rsidP="00EA6069">
            <w:pPr>
              <w:autoSpaceDE w:val="0"/>
              <w:autoSpaceDN w:val="0"/>
              <w:adjustRightInd w:val="0"/>
              <w:spacing w:line="240" w:lineRule="auto"/>
              <w:ind w:firstLine="0"/>
              <w:jc w:val="left"/>
              <w:rPr>
                <w:rFonts w:eastAsia="Calibri"/>
              </w:rPr>
            </w:pPr>
            <w:r>
              <w:rPr>
                <w:rFonts w:eastAsia="Calibri"/>
              </w:rPr>
              <w:t>120-day deadline to approve the sale or require a hearing</w:t>
            </w:r>
            <w:r w:rsidR="008757CD">
              <w:rPr>
                <w:rStyle w:val="FootnoteReference"/>
                <w:rFonts w:eastAsia="Calibri"/>
              </w:rPr>
              <w:footnoteReference w:id="2"/>
            </w:r>
          </w:p>
        </w:tc>
        <w:tc>
          <w:tcPr>
            <w:tcW w:w="3826" w:type="dxa"/>
            <w:tcBorders>
              <w:top w:val="single" w:sz="4" w:space="0" w:color="auto"/>
              <w:left w:val="single" w:sz="4" w:space="0" w:color="auto"/>
              <w:bottom w:val="single" w:sz="4" w:space="0" w:color="auto"/>
              <w:right w:val="single" w:sz="4" w:space="0" w:color="auto"/>
            </w:tcBorders>
            <w:vAlign w:val="center"/>
            <w:hideMark/>
          </w:tcPr>
          <w:p w14:paraId="71E020FE" w14:textId="557695B1" w:rsidR="00D30B75" w:rsidRDefault="00A5084B" w:rsidP="00EA6069">
            <w:pPr>
              <w:keepNext/>
            </w:pPr>
            <w:r>
              <w:t>February 28, 2023</w:t>
            </w:r>
          </w:p>
        </w:tc>
      </w:tr>
    </w:tbl>
    <w:p w14:paraId="40293AF4" w14:textId="77777777" w:rsidR="00D30B75" w:rsidRPr="00D30B75" w:rsidRDefault="00D30B75" w:rsidP="00D30B75">
      <w:pPr>
        <w:pStyle w:val="Paragraph"/>
        <w:ind w:firstLine="0"/>
      </w:pPr>
    </w:p>
    <w:p w14:paraId="559EB3A0" w14:textId="54065206" w:rsidR="009F21DC" w:rsidRDefault="009F21DC" w:rsidP="009F21DC">
      <w:pPr>
        <w:pStyle w:val="Heading1"/>
        <w:tabs>
          <w:tab w:val="clear" w:pos="1440"/>
          <w:tab w:val="num" w:pos="720"/>
        </w:tabs>
        <w:spacing w:after="120"/>
        <w:ind w:left="0" w:right="0"/>
      </w:pPr>
      <w:r w:rsidRPr="005E0AD2">
        <w:t>CONCLUSION</w:t>
      </w:r>
    </w:p>
    <w:p w14:paraId="74FE9B16" w14:textId="09687FF4" w:rsidR="0067653D" w:rsidRPr="00006925" w:rsidRDefault="0067653D" w:rsidP="0067653D">
      <w:r>
        <w:t xml:space="preserve">For the reasons discussed above, Staff respectfully requests that an order be issued allowing the proposed transaction to proceed. </w:t>
      </w:r>
    </w:p>
    <w:p w14:paraId="013E9AC5" w14:textId="42C4098E" w:rsidR="009F21DC" w:rsidRDefault="009F21DC" w:rsidP="009F21DC">
      <w:pPr>
        <w:pStyle w:val="Paragraph"/>
        <w:keepNext/>
        <w:ind w:firstLine="0"/>
      </w:pPr>
      <w:r>
        <w:t xml:space="preserve">Dated: </w:t>
      </w:r>
      <w:r>
        <w:fldChar w:fldCharType="begin"/>
      </w:r>
      <w:r>
        <w:instrText xml:space="preserve"> DATE \@ "MMMM d, yyyy" </w:instrText>
      </w:r>
      <w:r>
        <w:fldChar w:fldCharType="separate"/>
      </w:r>
      <w:r w:rsidR="00EB1E68">
        <w:rPr>
          <w:noProof/>
        </w:rPr>
        <w:t>February 13, 2023</w:t>
      </w:r>
      <w:r>
        <w:fldChar w:fldCharType="end"/>
      </w:r>
    </w:p>
    <w:p w14:paraId="59C41EE7" w14:textId="77777777" w:rsidR="009F21DC" w:rsidRDefault="009F21DC" w:rsidP="009F21DC">
      <w:pPr>
        <w:pStyle w:val="Paragraph"/>
        <w:keepNext/>
        <w:ind w:firstLine="0"/>
      </w:pPr>
    </w:p>
    <w:p w14:paraId="53E26B9E" w14:textId="77777777" w:rsidR="009F21DC" w:rsidRPr="00BF12B1" w:rsidRDefault="009F21DC" w:rsidP="009F21DC">
      <w:pPr>
        <w:keepNext/>
        <w:spacing w:after="0" w:line="240" w:lineRule="auto"/>
        <w:ind w:left="4320" w:firstLine="0"/>
      </w:pPr>
      <w:r w:rsidRPr="00BF12B1">
        <w:t>Respectfully submitted,</w:t>
      </w:r>
    </w:p>
    <w:p w14:paraId="304780B0" w14:textId="77777777" w:rsidR="009F21DC" w:rsidRPr="00BF12B1" w:rsidRDefault="009F21DC" w:rsidP="009F21DC">
      <w:pPr>
        <w:keepNext/>
        <w:spacing w:after="0" w:line="240" w:lineRule="auto"/>
        <w:ind w:left="4320" w:firstLine="0"/>
      </w:pPr>
    </w:p>
    <w:p w14:paraId="4220B62E" w14:textId="77777777" w:rsidR="009F21DC" w:rsidRPr="00BF12B1" w:rsidRDefault="009F21DC" w:rsidP="009F21DC">
      <w:pPr>
        <w:keepNext/>
        <w:spacing w:after="0" w:line="240" w:lineRule="auto"/>
        <w:ind w:left="4320" w:firstLine="0"/>
        <w:rPr>
          <w:b/>
        </w:rPr>
      </w:pPr>
      <w:r w:rsidRPr="00BF12B1">
        <w:rPr>
          <w:b/>
        </w:rPr>
        <w:t>PUBLIC UTILITY COMMISSION OF TEXAS</w:t>
      </w:r>
    </w:p>
    <w:p w14:paraId="7BF9DF2B" w14:textId="77777777" w:rsidR="009F21DC" w:rsidRPr="00BF12B1" w:rsidRDefault="009F21DC" w:rsidP="009F21DC">
      <w:pPr>
        <w:keepNext/>
        <w:spacing w:after="0" w:line="240" w:lineRule="auto"/>
        <w:ind w:left="4320" w:firstLine="0"/>
        <w:rPr>
          <w:b/>
        </w:rPr>
      </w:pPr>
      <w:r w:rsidRPr="00BF12B1">
        <w:rPr>
          <w:b/>
        </w:rPr>
        <w:t>LEGAL DIVISION</w:t>
      </w:r>
    </w:p>
    <w:p w14:paraId="3BF37A5E" w14:textId="77777777" w:rsidR="009F21DC" w:rsidRPr="00BF12B1" w:rsidRDefault="009F21DC" w:rsidP="009F21DC">
      <w:pPr>
        <w:keepNext/>
        <w:spacing w:after="0" w:line="240" w:lineRule="auto"/>
        <w:ind w:left="4320" w:firstLine="0"/>
        <w:rPr>
          <w:b/>
        </w:rPr>
      </w:pPr>
    </w:p>
    <w:p w14:paraId="06AA4AD5" w14:textId="77777777" w:rsidR="009F21DC" w:rsidRPr="00BF12B1" w:rsidRDefault="009F21DC" w:rsidP="009F21DC">
      <w:pPr>
        <w:keepNext/>
        <w:overflowPunct w:val="0"/>
        <w:autoSpaceDE w:val="0"/>
        <w:autoSpaceDN w:val="0"/>
        <w:adjustRightInd w:val="0"/>
        <w:spacing w:after="0" w:line="240" w:lineRule="auto"/>
        <w:ind w:left="4320" w:firstLine="0"/>
        <w:jc w:val="left"/>
        <w:textAlignment w:val="baseline"/>
      </w:pPr>
      <w:r w:rsidRPr="00BF12B1">
        <w:t>Keith Rogas</w:t>
      </w:r>
    </w:p>
    <w:p w14:paraId="4E058952" w14:textId="77777777" w:rsidR="009F21DC" w:rsidRPr="00BF12B1" w:rsidRDefault="009F21DC" w:rsidP="009F21DC">
      <w:pPr>
        <w:keepNext/>
        <w:spacing w:after="0" w:line="240" w:lineRule="auto"/>
        <w:ind w:left="4320" w:firstLine="0"/>
        <w:jc w:val="left"/>
      </w:pPr>
      <w:r w:rsidRPr="00BF12B1">
        <w:t xml:space="preserve">Division Director </w:t>
      </w:r>
    </w:p>
    <w:p w14:paraId="4571F49E" w14:textId="77777777" w:rsidR="009F21DC" w:rsidRPr="00BF12B1" w:rsidRDefault="009F21DC" w:rsidP="009F21DC">
      <w:pPr>
        <w:keepNext/>
        <w:spacing w:after="0" w:line="240" w:lineRule="auto"/>
        <w:ind w:left="4320" w:firstLine="0"/>
        <w:jc w:val="left"/>
      </w:pPr>
    </w:p>
    <w:p w14:paraId="58A0F5FF" w14:textId="77777777" w:rsidR="00046897" w:rsidRPr="009702C7" w:rsidRDefault="00046897" w:rsidP="00046897">
      <w:pPr>
        <w:keepNext/>
        <w:overflowPunct w:val="0"/>
        <w:autoSpaceDE w:val="0"/>
        <w:autoSpaceDN w:val="0"/>
        <w:adjustRightInd w:val="0"/>
        <w:spacing w:after="0" w:line="240" w:lineRule="auto"/>
        <w:ind w:left="4320" w:firstLine="0"/>
        <w:jc w:val="left"/>
        <w:textAlignment w:val="baseline"/>
        <w:rPr>
          <w:szCs w:val="20"/>
        </w:rPr>
      </w:pPr>
      <w:bookmarkStart w:id="3" w:name="_Hlk65663267"/>
      <w:r w:rsidRPr="009702C7">
        <w:rPr>
          <w:szCs w:val="20"/>
        </w:rPr>
        <w:t>Sneha Patel</w:t>
      </w:r>
    </w:p>
    <w:p w14:paraId="320A2436" w14:textId="77777777" w:rsidR="00046897" w:rsidRPr="009702C7" w:rsidRDefault="00046897" w:rsidP="00046897">
      <w:pPr>
        <w:keepNext/>
        <w:overflowPunct w:val="0"/>
        <w:autoSpaceDE w:val="0"/>
        <w:autoSpaceDN w:val="0"/>
        <w:adjustRightInd w:val="0"/>
        <w:spacing w:after="0" w:line="240" w:lineRule="auto"/>
        <w:ind w:left="4320" w:firstLine="0"/>
        <w:jc w:val="left"/>
        <w:textAlignment w:val="baseline"/>
        <w:rPr>
          <w:szCs w:val="20"/>
        </w:rPr>
      </w:pPr>
      <w:r w:rsidRPr="009702C7">
        <w:rPr>
          <w:szCs w:val="20"/>
        </w:rPr>
        <w:t>Managing Attorney</w:t>
      </w:r>
    </w:p>
    <w:p w14:paraId="4A1BE6A9" w14:textId="77777777" w:rsidR="00046897" w:rsidRPr="009702C7" w:rsidRDefault="00046897" w:rsidP="00046897">
      <w:pPr>
        <w:keepNext/>
        <w:overflowPunct w:val="0"/>
        <w:autoSpaceDE w:val="0"/>
        <w:autoSpaceDN w:val="0"/>
        <w:adjustRightInd w:val="0"/>
        <w:spacing w:after="0" w:line="240" w:lineRule="auto"/>
        <w:ind w:left="4320" w:firstLine="0"/>
        <w:jc w:val="left"/>
        <w:textAlignment w:val="baseline"/>
        <w:rPr>
          <w:szCs w:val="20"/>
        </w:rPr>
      </w:pPr>
    </w:p>
    <w:p w14:paraId="2B6CC055" w14:textId="77777777" w:rsidR="00046897" w:rsidRPr="009702C7" w:rsidRDefault="00046897" w:rsidP="00046897">
      <w:pPr>
        <w:keepNext/>
        <w:overflowPunct w:val="0"/>
        <w:autoSpaceDE w:val="0"/>
        <w:autoSpaceDN w:val="0"/>
        <w:adjustRightInd w:val="0"/>
        <w:spacing w:after="0" w:line="240" w:lineRule="auto"/>
        <w:ind w:left="4320" w:firstLine="0"/>
        <w:jc w:val="left"/>
        <w:textAlignment w:val="baseline"/>
        <w:rPr>
          <w:szCs w:val="20"/>
        </w:rPr>
      </w:pPr>
    </w:p>
    <w:p w14:paraId="061B35AE" w14:textId="0C039E3C" w:rsidR="00046897" w:rsidRPr="009702C7" w:rsidRDefault="00246871" w:rsidP="00046897">
      <w:pPr>
        <w:keepNext/>
        <w:overflowPunct w:val="0"/>
        <w:autoSpaceDE w:val="0"/>
        <w:autoSpaceDN w:val="0"/>
        <w:adjustRightInd w:val="0"/>
        <w:spacing w:after="0" w:line="240" w:lineRule="auto"/>
        <w:ind w:left="4320" w:firstLine="0"/>
        <w:jc w:val="left"/>
        <w:textAlignment w:val="baseline"/>
      </w:pPr>
      <w:bookmarkStart w:id="4" w:name="_Hlk79481697"/>
      <w:bookmarkEnd w:id="3"/>
      <w:r>
        <w:rPr>
          <w:u w:val="single"/>
        </w:rPr>
        <w:t>/s/ Forrest Smith</w:t>
      </w:r>
    </w:p>
    <w:p w14:paraId="5CE6FB8C" w14:textId="77777777" w:rsidR="00046897" w:rsidRPr="009702C7" w:rsidRDefault="00046897" w:rsidP="00046897">
      <w:pPr>
        <w:keepNext/>
        <w:spacing w:after="0" w:line="240" w:lineRule="auto"/>
        <w:ind w:left="4320" w:firstLine="0"/>
      </w:pPr>
      <w:r w:rsidRPr="009702C7">
        <w:t>Forrest Smith</w:t>
      </w:r>
    </w:p>
    <w:bookmarkEnd w:id="4"/>
    <w:p w14:paraId="244D1190" w14:textId="77777777" w:rsidR="00046897" w:rsidRPr="009702C7" w:rsidRDefault="00046897" w:rsidP="00046897">
      <w:pPr>
        <w:keepNext/>
        <w:spacing w:after="0" w:line="240" w:lineRule="auto"/>
        <w:ind w:left="4320" w:firstLine="0"/>
      </w:pPr>
      <w:r w:rsidRPr="009702C7">
        <w:t xml:space="preserve">State Bar No. </w:t>
      </w:r>
      <w:r w:rsidRPr="009702C7">
        <w:rPr>
          <w:color w:val="000000"/>
          <w:szCs w:val="20"/>
        </w:rPr>
        <w:t>24093643</w:t>
      </w:r>
    </w:p>
    <w:p w14:paraId="3BA783C6" w14:textId="77777777" w:rsidR="00046897" w:rsidRPr="009702C7" w:rsidRDefault="00046897" w:rsidP="00046897">
      <w:pPr>
        <w:keepNext/>
        <w:spacing w:after="0" w:line="240" w:lineRule="auto"/>
        <w:ind w:left="4320" w:firstLine="0"/>
      </w:pPr>
      <w:r w:rsidRPr="009702C7">
        <w:t>1701 N. Congress Avenue</w:t>
      </w:r>
    </w:p>
    <w:p w14:paraId="24772131" w14:textId="77777777" w:rsidR="00046897" w:rsidRPr="009702C7" w:rsidRDefault="00046897" w:rsidP="00046897">
      <w:pPr>
        <w:keepNext/>
        <w:spacing w:after="0" w:line="240" w:lineRule="auto"/>
        <w:ind w:left="4320" w:firstLine="0"/>
      </w:pPr>
      <w:r w:rsidRPr="009702C7">
        <w:t>P.O. Box 13326</w:t>
      </w:r>
    </w:p>
    <w:p w14:paraId="09411B9D" w14:textId="77777777" w:rsidR="00046897" w:rsidRPr="009702C7" w:rsidRDefault="00046897" w:rsidP="00046897">
      <w:pPr>
        <w:keepNext/>
        <w:spacing w:after="0" w:line="240" w:lineRule="auto"/>
        <w:ind w:left="4320" w:firstLine="0"/>
      </w:pPr>
      <w:r w:rsidRPr="009702C7">
        <w:t>Austin, Texas 78711-3326</w:t>
      </w:r>
    </w:p>
    <w:p w14:paraId="21CCFC1A" w14:textId="77777777" w:rsidR="00046897" w:rsidRPr="009702C7" w:rsidRDefault="00046897" w:rsidP="00046897">
      <w:pPr>
        <w:keepNext/>
        <w:spacing w:after="0" w:line="240" w:lineRule="auto"/>
        <w:ind w:left="4320" w:firstLine="0"/>
      </w:pPr>
      <w:r w:rsidRPr="009702C7">
        <w:t>(512) 936-7388</w:t>
      </w:r>
    </w:p>
    <w:p w14:paraId="4FF02F69" w14:textId="77777777" w:rsidR="00046897" w:rsidRPr="009702C7" w:rsidRDefault="00046897" w:rsidP="00046897">
      <w:pPr>
        <w:keepNext/>
        <w:spacing w:after="0" w:line="240" w:lineRule="auto"/>
        <w:ind w:left="4320" w:firstLine="0"/>
      </w:pPr>
      <w:r w:rsidRPr="009702C7">
        <w:t>(512) 936-7268 (facsimile)</w:t>
      </w:r>
    </w:p>
    <w:p w14:paraId="4C57B14D" w14:textId="77777777" w:rsidR="00046897" w:rsidRPr="009702C7" w:rsidRDefault="00046897" w:rsidP="00046897">
      <w:pPr>
        <w:keepNext/>
        <w:spacing w:after="0" w:line="240" w:lineRule="auto"/>
        <w:ind w:left="4320" w:firstLine="0"/>
      </w:pPr>
      <w:r w:rsidRPr="009702C7">
        <w:t>Forrest.Smith@puc.texas.gov</w:t>
      </w:r>
    </w:p>
    <w:p w14:paraId="57CC5AF8" w14:textId="77777777" w:rsidR="0059201D" w:rsidRPr="0051021C" w:rsidRDefault="0059201D" w:rsidP="009F21DC">
      <w:pPr>
        <w:pStyle w:val="Paragraph"/>
      </w:pPr>
    </w:p>
    <w:p w14:paraId="55CAB3FC" w14:textId="5890152E" w:rsidR="002720F6" w:rsidRPr="00702788" w:rsidRDefault="00B5746B" w:rsidP="00092070">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EA1153" w:rsidRPr="00EF7381">
        <w:t>Docket</w:t>
      </w:r>
      <w:r w:rsidR="00EA1153" w:rsidRPr="00D92C94">
        <w:t xml:space="preserve"> No</w:t>
      </w:r>
      <w:r w:rsidR="00EA1153" w:rsidRPr="008647EB">
        <w:t>.</w:t>
      </w:r>
      <w:r w:rsidR="00EA1153">
        <w:t xml:space="preserve"> 54159</w:t>
      </w:r>
      <w:r w:rsidR="00EA1153" w:rsidRPr="00EA1153">
        <w:rPr>
          <w:rStyle w:val="PlaceholderText"/>
        </w:rPr>
        <w:t xml:space="preserve"> </w:t>
      </w:r>
      <w:r w:rsidRPr="007E3A22">
        <w:rPr>
          <w:bCs/>
        </w:rPr>
        <w:fldChar w:fldCharType="end"/>
      </w:r>
    </w:p>
    <w:p w14:paraId="5C67A6DB" w14:textId="77777777" w:rsidR="00DA790F" w:rsidRPr="008647EB" w:rsidRDefault="00DA790F" w:rsidP="00092070">
      <w:pPr>
        <w:pStyle w:val="CaseCaption"/>
      </w:pPr>
      <w:r w:rsidRPr="008647EB">
        <w:t>CERTIFICATE OF SERVICE</w:t>
      </w:r>
    </w:p>
    <w:p w14:paraId="0F79175F" w14:textId="3AC28FD5" w:rsidR="00DA790F" w:rsidRPr="008647EB"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046897">
        <w:fldChar w:fldCharType="begin"/>
      </w:r>
      <w:r w:rsidR="00046897">
        <w:instrText xml:space="preserve"> DATE \@ "MMMM d, yyyy" </w:instrText>
      </w:r>
      <w:r w:rsidR="00046897">
        <w:fldChar w:fldCharType="separate"/>
      </w:r>
      <w:r w:rsidR="00EB1E68">
        <w:rPr>
          <w:noProof/>
        </w:rPr>
        <w:t>February 13, 2023</w:t>
      </w:r>
      <w:r w:rsidR="00046897">
        <w:fldChar w:fldCharType="end"/>
      </w:r>
      <w:r w:rsidR="00584089">
        <w:t>,</w:t>
      </w:r>
      <w:r w:rsidR="00C931DC">
        <w:t xml:space="preserve"> </w:t>
      </w:r>
      <w:r w:rsidRPr="00893EAC">
        <w:t xml:space="preserve">in accordance with the </w:t>
      </w:r>
      <w:r>
        <w:t xml:space="preserve">Second </w:t>
      </w:r>
      <w:r w:rsidRPr="00893EAC">
        <w:t>Order Suspending Rules, issued in Project No. 50664.</w:t>
      </w:r>
      <w:r w:rsidR="00C4658E">
        <w:t xml:space="preserve"> </w:t>
      </w:r>
    </w:p>
    <w:p w14:paraId="33825BFF" w14:textId="77777777" w:rsidR="009F21DC" w:rsidRDefault="009F21DC" w:rsidP="009F21DC">
      <w:pPr>
        <w:keepNext/>
        <w:spacing w:after="0" w:line="240" w:lineRule="auto"/>
        <w:ind w:left="4320" w:firstLine="0"/>
        <w:rPr>
          <w:u w:val="single"/>
        </w:rPr>
      </w:pPr>
    </w:p>
    <w:p w14:paraId="263B78EB" w14:textId="41AD9186" w:rsidR="00046897" w:rsidRPr="009702C7" w:rsidRDefault="00246871" w:rsidP="00046897">
      <w:pPr>
        <w:keepNext/>
        <w:overflowPunct w:val="0"/>
        <w:autoSpaceDE w:val="0"/>
        <w:autoSpaceDN w:val="0"/>
        <w:adjustRightInd w:val="0"/>
        <w:spacing w:after="0" w:line="240" w:lineRule="auto"/>
        <w:ind w:left="4320" w:firstLine="0"/>
        <w:jc w:val="left"/>
        <w:textAlignment w:val="baseline"/>
      </w:pPr>
      <w:r>
        <w:rPr>
          <w:u w:val="single"/>
        </w:rPr>
        <w:t>/s/ Forrest Smith</w:t>
      </w:r>
    </w:p>
    <w:p w14:paraId="529A9A00" w14:textId="77777777" w:rsidR="00046897" w:rsidRPr="009702C7" w:rsidRDefault="00046897" w:rsidP="00046897">
      <w:pPr>
        <w:keepNext/>
        <w:spacing w:after="0" w:line="240" w:lineRule="auto"/>
        <w:ind w:left="4320" w:firstLine="0"/>
      </w:pPr>
      <w:r w:rsidRPr="009702C7">
        <w:t>Forrest Smith</w:t>
      </w:r>
    </w:p>
    <w:p w14:paraId="39807892" w14:textId="77777777" w:rsidR="00DA790F" w:rsidRPr="00893EAC" w:rsidRDefault="00DA790F" w:rsidP="009F21DC">
      <w:pPr>
        <w:keepNext/>
        <w:tabs>
          <w:tab w:val="right" w:pos="7920"/>
        </w:tabs>
        <w:spacing w:after="0" w:line="240" w:lineRule="auto"/>
        <w:ind w:left="4320" w:firstLine="0"/>
        <w:rPr>
          <w:szCs w:val="20"/>
          <w:u w:val="single"/>
        </w:rPr>
      </w:pPr>
    </w:p>
    <w:sectPr w:rsidR="00DA790F" w:rsidRPr="00893EAC"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D3492" w14:textId="77777777" w:rsidR="000B1515" w:rsidRDefault="000B1515">
      <w:pPr>
        <w:spacing w:after="0" w:line="240" w:lineRule="auto"/>
      </w:pPr>
      <w:r>
        <w:separator/>
      </w:r>
    </w:p>
  </w:endnote>
  <w:endnote w:type="continuationSeparator" w:id="0">
    <w:p w14:paraId="631EDBC0" w14:textId="77777777" w:rsidR="000B1515" w:rsidRDefault="000B1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11B9A"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1FCB0F2" w14:textId="77777777" w:rsidR="00071BFA" w:rsidRDefault="00071BFA" w:rsidP="008016FB">
    <w:pPr>
      <w:pStyle w:val="Footer"/>
    </w:pPr>
  </w:p>
  <w:p w14:paraId="161D1121" w14:textId="77777777" w:rsidR="00071BFA" w:rsidRDefault="00071BFA" w:rsidP="008016FB"/>
  <w:p w14:paraId="7426D0F6"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A61A4" w14:textId="77777777" w:rsidR="00046897" w:rsidRDefault="000468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C54D" w14:textId="77777777" w:rsidR="00046897" w:rsidRDefault="000468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646AF" w14:textId="77777777" w:rsidR="000B1515" w:rsidRDefault="000B1515">
      <w:pPr>
        <w:spacing w:after="0" w:line="240" w:lineRule="auto"/>
      </w:pPr>
      <w:r>
        <w:separator/>
      </w:r>
    </w:p>
  </w:footnote>
  <w:footnote w:type="continuationSeparator" w:id="0">
    <w:p w14:paraId="5FC3B029" w14:textId="77777777" w:rsidR="000B1515" w:rsidRDefault="000B1515">
      <w:pPr>
        <w:spacing w:after="0" w:line="240" w:lineRule="auto"/>
      </w:pPr>
      <w:r>
        <w:continuationSeparator/>
      </w:r>
    </w:p>
  </w:footnote>
  <w:footnote w:type="continuationNotice" w:id="1">
    <w:p w14:paraId="3E15FFEC" w14:textId="77777777" w:rsidR="000B1515" w:rsidRDefault="000B1515">
      <w:pPr>
        <w:spacing w:after="0" w:line="240" w:lineRule="auto"/>
      </w:pPr>
    </w:p>
  </w:footnote>
  <w:footnote w:id="2">
    <w:p w14:paraId="099D4E37" w14:textId="27FBF4CE" w:rsidR="008757CD" w:rsidRDefault="008757CD" w:rsidP="006D3561">
      <w:pPr>
        <w:pStyle w:val="FootnoteText"/>
        <w:ind w:left="720"/>
      </w:pPr>
      <w:r>
        <w:rPr>
          <w:rStyle w:val="FootnoteReference"/>
        </w:rPr>
        <w:footnoteRef/>
      </w:r>
      <w:r w:rsidR="006D3561">
        <w:t xml:space="preserve">  Under 16 TAC </w:t>
      </w:r>
      <w:r w:rsidR="006D3561" w:rsidRPr="006D3561">
        <w:rPr>
          <w:bCs/>
          <w:szCs w:val="20"/>
        </w:rPr>
        <w:t>§</w:t>
      </w:r>
      <w:r w:rsidR="006D3561">
        <w:t xml:space="preserve"> 24.239(a) and (</w:t>
      </w:r>
      <w:proofErr w:type="spellStart"/>
      <w:r w:rsidR="006D3561">
        <w:t>i</w:t>
      </w:r>
      <w:proofErr w:type="spellEnd"/>
      <w:r w:rsidR="006D3561">
        <w:t xml:space="preserve">), the deadline for Commission action is 120 days after the mailing or publication of notice, whichever occurs later. One hundred and twenty days after October 31, </w:t>
      </w:r>
      <w:proofErr w:type="gramStart"/>
      <w:r w:rsidR="006D3561">
        <w:t>2022</w:t>
      </w:r>
      <w:proofErr w:type="gramEnd"/>
      <w:r w:rsidR="00271181">
        <w:t xml:space="preserve"> is February 28, 2023.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6B06C" w14:textId="77777777" w:rsidR="00046897" w:rsidRDefault="000468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szCs w:val="20"/>
      </w:rPr>
    </w:sdtEndPr>
    <w:sdtContent>
      <w:p w14:paraId="19823A88" w14:textId="77777777" w:rsidR="009F21DC" w:rsidRPr="009F21DC" w:rsidRDefault="009F21DC">
        <w:pPr>
          <w:pStyle w:val="Header"/>
          <w:jc w:val="right"/>
          <w:rPr>
            <w:szCs w:val="20"/>
          </w:rPr>
        </w:pPr>
        <w:r w:rsidRPr="009F21DC">
          <w:rPr>
            <w:szCs w:val="20"/>
          </w:rPr>
          <w:t xml:space="preserve">Page </w:t>
        </w:r>
        <w:r w:rsidRPr="009F21DC">
          <w:rPr>
            <w:szCs w:val="20"/>
          </w:rPr>
          <w:fldChar w:fldCharType="begin"/>
        </w:r>
        <w:r w:rsidRPr="009F21DC">
          <w:rPr>
            <w:szCs w:val="20"/>
          </w:rPr>
          <w:instrText xml:space="preserve"> PAGE </w:instrText>
        </w:r>
        <w:r w:rsidRPr="009F21DC">
          <w:rPr>
            <w:szCs w:val="20"/>
          </w:rPr>
          <w:fldChar w:fldCharType="separate"/>
        </w:r>
        <w:r w:rsidRPr="009F21DC">
          <w:rPr>
            <w:noProof/>
            <w:szCs w:val="20"/>
          </w:rPr>
          <w:t>2</w:t>
        </w:r>
        <w:r w:rsidRPr="009F21DC">
          <w:rPr>
            <w:szCs w:val="20"/>
          </w:rPr>
          <w:fldChar w:fldCharType="end"/>
        </w:r>
        <w:r w:rsidRPr="009F21DC">
          <w:rPr>
            <w:szCs w:val="20"/>
          </w:rPr>
          <w:t xml:space="preserve"> of </w:t>
        </w:r>
        <w:r w:rsidRPr="009F21DC">
          <w:rPr>
            <w:szCs w:val="20"/>
          </w:rPr>
          <w:fldChar w:fldCharType="begin"/>
        </w:r>
        <w:r w:rsidRPr="009F21DC">
          <w:rPr>
            <w:szCs w:val="20"/>
          </w:rPr>
          <w:instrText xml:space="preserve"> NUMPAGES  </w:instrText>
        </w:r>
        <w:r w:rsidRPr="009F21DC">
          <w:rPr>
            <w:szCs w:val="20"/>
          </w:rPr>
          <w:fldChar w:fldCharType="separate"/>
        </w:r>
        <w:r w:rsidRPr="009F21DC">
          <w:rPr>
            <w:noProof/>
            <w:szCs w:val="20"/>
          </w:rPr>
          <w:t>2</w:t>
        </w:r>
        <w:r w:rsidRPr="009F21DC">
          <w:rPr>
            <w:szCs w:val="20"/>
          </w:rPr>
          <w:fldChar w:fldCharType="end"/>
        </w:r>
      </w:p>
    </w:sdtContent>
  </w:sdt>
  <w:p w14:paraId="340C4587" w14:textId="77777777" w:rsidR="007706FD" w:rsidRPr="00F91049" w:rsidRDefault="007706FD" w:rsidP="008307E7">
    <w:pPr>
      <w:tabs>
        <w:tab w:val="center" w:pos="4680"/>
        <w:tab w:val="right" w:pos="9360"/>
      </w:tabs>
      <w:spacing w:after="0" w:line="240" w:lineRule="auto"/>
      <w:ind w:firstLine="0"/>
      <w:jc w:val="left"/>
      <w:rPr>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0367" w14:textId="77777777" w:rsidR="00046897" w:rsidRDefault="000468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590045653">
    <w:abstractNumId w:val="10"/>
  </w:num>
  <w:num w:numId="2" w16cid:durableId="1021668794">
    <w:abstractNumId w:val="24"/>
  </w:num>
  <w:num w:numId="3" w16cid:durableId="1411200283">
    <w:abstractNumId w:val="15"/>
  </w:num>
  <w:num w:numId="4" w16cid:durableId="1497764856">
    <w:abstractNumId w:val="12"/>
  </w:num>
  <w:num w:numId="5" w16cid:durableId="1340162150">
    <w:abstractNumId w:val="23"/>
  </w:num>
  <w:num w:numId="6" w16cid:durableId="1123843805">
    <w:abstractNumId w:val="22"/>
  </w:num>
  <w:num w:numId="7" w16cid:durableId="1778022117">
    <w:abstractNumId w:val="16"/>
  </w:num>
  <w:num w:numId="8" w16cid:durableId="1898974091">
    <w:abstractNumId w:val="17"/>
  </w:num>
  <w:num w:numId="9" w16cid:durableId="2084833529">
    <w:abstractNumId w:val="20"/>
  </w:num>
  <w:num w:numId="10" w16cid:durableId="751044263">
    <w:abstractNumId w:val="21"/>
  </w:num>
  <w:num w:numId="11" w16cid:durableId="102192989">
    <w:abstractNumId w:val="13"/>
  </w:num>
  <w:num w:numId="12" w16cid:durableId="350298275">
    <w:abstractNumId w:val="19"/>
  </w:num>
  <w:num w:numId="13" w16cid:durableId="1094058851">
    <w:abstractNumId w:val="9"/>
  </w:num>
  <w:num w:numId="14" w16cid:durableId="1615672308">
    <w:abstractNumId w:val="7"/>
  </w:num>
  <w:num w:numId="15" w16cid:durableId="973485516">
    <w:abstractNumId w:val="6"/>
  </w:num>
  <w:num w:numId="16" w16cid:durableId="668368751">
    <w:abstractNumId w:val="5"/>
  </w:num>
  <w:num w:numId="17" w16cid:durableId="1126892421">
    <w:abstractNumId w:val="4"/>
  </w:num>
  <w:num w:numId="18" w16cid:durableId="1753500593">
    <w:abstractNumId w:val="8"/>
  </w:num>
  <w:num w:numId="19" w16cid:durableId="1146167533">
    <w:abstractNumId w:val="3"/>
  </w:num>
  <w:num w:numId="20" w16cid:durableId="1548494143">
    <w:abstractNumId w:val="2"/>
  </w:num>
  <w:num w:numId="21" w16cid:durableId="1208183280">
    <w:abstractNumId w:val="1"/>
  </w:num>
  <w:num w:numId="22" w16cid:durableId="9649399">
    <w:abstractNumId w:val="0"/>
  </w:num>
  <w:num w:numId="23" w16cid:durableId="2107338896">
    <w:abstractNumId w:val="11"/>
  </w:num>
  <w:num w:numId="24" w16cid:durableId="237253018">
    <w:abstractNumId w:val="14"/>
  </w:num>
  <w:num w:numId="25" w16cid:durableId="974157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897"/>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3AAA"/>
    <w:rsid w:val="000274E7"/>
    <w:rsid w:val="000357D5"/>
    <w:rsid w:val="000406D7"/>
    <w:rsid w:val="00041B32"/>
    <w:rsid w:val="00041F8A"/>
    <w:rsid w:val="000434C0"/>
    <w:rsid w:val="00046897"/>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515"/>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028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6871"/>
    <w:rsid w:val="00247F89"/>
    <w:rsid w:val="00253FE6"/>
    <w:rsid w:val="00254488"/>
    <w:rsid w:val="00256D5A"/>
    <w:rsid w:val="0025700B"/>
    <w:rsid w:val="00261AFE"/>
    <w:rsid w:val="0026407F"/>
    <w:rsid w:val="002650E5"/>
    <w:rsid w:val="00265A90"/>
    <w:rsid w:val="00270C7B"/>
    <w:rsid w:val="00271181"/>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21D3"/>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0180"/>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4FA0"/>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0F3D"/>
    <w:rsid w:val="005217D6"/>
    <w:rsid w:val="005236C8"/>
    <w:rsid w:val="00524580"/>
    <w:rsid w:val="005255E6"/>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4089"/>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A6DA8"/>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1728"/>
    <w:rsid w:val="005F264E"/>
    <w:rsid w:val="005F3965"/>
    <w:rsid w:val="005F4E03"/>
    <w:rsid w:val="005F4F7A"/>
    <w:rsid w:val="005F51D2"/>
    <w:rsid w:val="005F78F1"/>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53D"/>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0927"/>
    <w:rsid w:val="006B2768"/>
    <w:rsid w:val="006B31E4"/>
    <w:rsid w:val="006B3B33"/>
    <w:rsid w:val="006C2E8A"/>
    <w:rsid w:val="006C323B"/>
    <w:rsid w:val="006C376D"/>
    <w:rsid w:val="006C7292"/>
    <w:rsid w:val="006D13DF"/>
    <w:rsid w:val="006D3561"/>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757CD"/>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0A15"/>
    <w:rsid w:val="00911CA1"/>
    <w:rsid w:val="00911FFD"/>
    <w:rsid w:val="00912358"/>
    <w:rsid w:val="00913DA0"/>
    <w:rsid w:val="00913DE9"/>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21DC"/>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084B"/>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499D"/>
    <w:rsid w:val="00B35411"/>
    <w:rsid w:val="00B35A61"/>
    <w:rsid w:val="00B362A5"/>
    <w:rsid w:val="00B37139"/>
    <w:rsid w:val="00B40343"/>
    <w:rsid w:val="00B435B5"/>
    <w:rsid w:val="00B43A8C"/>
    <w:rsid w:val="00B45D25"/>
    <w:rsid w:val="00B4620B"/>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2EA5"/>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15DB6"/>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931DC"/>
    <w:rsid w:val="00CA0C45"/>
    <w:rsid w:val="00CA3F65"/>
    <w:rsid w:val="00CA40B7"/>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B75"/>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C7CE9"/>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6505"/>
    <w:rsid w:val="00E57B71"/>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153"/>
    <w:rsid w:val="00EA1E82"/>
    <w:rsid w:val="00EA1F1A"/>
    <w:rsid w:val="00EA3D0E"/>
    <w:rsid w:val="00EA42E6"/>
    <w:rsid w:val="00EA4DBC"/>
    <w:rsid w:val="00EA5AE1"/>
    <w:rsid w:val="00EA6069"/>
    <w:rsid w:val="00EA6C86"/>
    <w:rsid w:val="00EB0A7E"/>
    <w:rsid w:val="00EB1E68"/>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28FA"/>
    <w:rsid w:val="00F9467E"/>
    <w:rsid w:val="00F94F2F"/>
    <w:rsid w:val="00F97507"/>
    <w:rsid w:val="00FA1520"/>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DEEA93"/>
  <w15:chartTrackingRefBased/>
  <w15:docId w15:val="{3E27FAC2-B033-48C2-ACEC-B8CD26F7B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footnote text" w:uiPriority="99"/>
    <w:lsdException w:name="header" w:uiPriority="99"/>
    <w:lsdException w:name="footnote reference"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uiPriority w:val="99"/>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uiPriority w:val="99"/>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uiPriority w:val="99"/>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9F21DC"/>
    <w:rPr>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95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Q:\Legal\2022%20Legal%20Templates\Routine%20Filings\Water\water%20stm%20suff%20-%20AUT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2F511E5719F42A6A538FBD7F24E113B"/>
        <w:category>
          <w:name w:val="General"/>
          <w:gallery w:val="placeholder"/>
        </w:category>
        <w:types>
          <w:type w:val="bbPlcHdr"/>
        </w:types>
        <w:behaviors>
          <w:behavior w:val="content"/>
        </w:behaviors>
        <w:guid w:val="{D8537EF7-EC17-44BC-880A-18D29EAB1CD7}"/>
      </w:docPartPr>
      <w:docPartBody>
        <w:p w:rsidR="002703B2" w:rsidRDefault="003467B7">
          <w:pPr>
            <w:pStyle w:val="82F511E5719F42A6A538FBD7F24E113B"/>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7B7"/>
    <w:rsid w:val="002703B2"/>
    <w:rsid w:val="003467B7"/>
    <w:rsid w:val="00900DA8"/>
    <w:rsid w:val="0094005D"/>
    <w:rsid w:val="00E05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467B7"/>
    <w:rPr>
      <w:color w:val="808080"/>
    </w:rPr>
  </w:style>
  <w:style w:type="paragraph" w:customStyle="1" w:styleId="82F511E5719F42A6A538FBD7F24E113B">
    <w:name w:val="82F511E5719F42A6A538FBD7F24E11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water stm suff - AUTO</Template>
  <TotalTime>58</TotalTime>
  <Pages>3</Pages>
  <Words>483</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54159 Staff</vt:lpstr>
    </vt:vector>
  </TitlesOfParts>
  <Manager/>
  <Company>Public Utility Commission of Texas</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54159 Staff</dc:title>
  <dc:subject/>
  <dc:creator>Floyd.Walker@puc.texas.gov</dc:creator>
  <cp:keywords>pleading</cp:keywords>
  <dc:description>Commission Staff’s</dc:description>
  <cp:lastModifiedBy>Forrest Smith</cp:lastModifiedBy>
  <cp:revision>30</cp:revision>
  <cp:lastPrinted>2022-12-08T18:12:00Z</cp:lastPrinted>
  <dcterms:created xsi:type="dcterms:W3CDTF">2022-10-27T19:57:00Z</dcterms:created>
  <dcterms:modified xsi:type="dcterms:W3CDTF">2023-02-14T00:03:00Z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54159</vt:r8>
  </property>
  <property fmtid="{D5CDD505-2E9C-101B-9397-08002B2CF9AE}" pid="3" name="DocStyle" linkTarget="DocumentStyle">
    <vt:lpwstr>APPLICATION OF ROSEHILL UTILITIES, INC. AND UTILITIES INVESTMENT CO., INC. FOR SALE, TRANSFER OR MERGER OF FACILITIES AND CERTIFICATE RIGHTS IN WALLER COUNTY</vt:lpwstr>
  </property>
  <property fmtid="{D5CDD505-2E9C-101B-9397-08002B2CF9AE}" pid="4" name="Division">
    <vt:lpwstr>Legal</vt:lpwstr>
  </property>
  <property fmtid="{D5CDD505-2E9C-101B-9397-08002B2CF9AE}" pid="5" name="Matter" linkTarget="CaseType">
    <vt:lpwstr>Docket No. 54159 </vt:lpwstr>
  </property>
  <property fmtid="{D5CDD505-2E9C-101B-9397-08002B2CF9AE}" pid="6" name="Control Number" linkTarget="DocNo">
    <vt:r8>54159</vt:r8>
  </property>
</Properties>
</file>